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9ED" w:rsidRDefault="00C619ED" w:rsidP="008A32D7">
      <w:pPr>
        <w:rPr>
          <w:rFonts w:ascii="Times New Roman" w:hAnsi="Times New Roman"/>
          <w:b/>
          <w:sz w:val="24"/>
          <w:szCs w:val="24"/>
        </w:rPr>
      </w:pPr>
    </w:p>
    <w:p w:rsidR="00C619ED" w:rsidRDefault="00C619ED" w:rsidP="00FE63D0">
      <w:pPr>
        <w:rPr>
          <w:rFonts w:ascii="Times New Roman" w:hAnsi="Times New Roman"/>
          <w:b/>
          <w:sz w:val="24"/>
          <w:szCs w:val="24"/>
          <w:lang w:val="de-DE"/>
        </w:rPr>
      </w:pPr>
      <w:r w:rsidRPr="00F81B98">
        <w:rPr>
          <w:rFonts w:ascii="Times New Roman" w:hAnsi="Times New Roman"/>
          <w:b/>
          <w:sz w:val="24"/>
          <w:szCs w:val="24"/>
          <w:lang w:val="de-DE"/>
        </w:rPr>
        <w:t>HV 1. Hören Sie den Text. Sortieren Sie beim Hören die Sätze. Sie hören den Text zweimal.</w:t>
      </w:r>
    </w:p>
    <w:p w:rsidR="00C619ED" w:rsidRPr="004A1D01" w:rsidRDefault="00C619ED" w:rsidP="00FE63D0">
      <w:pPr>
        <w:jc w:val="both"/>
        <w:rPr>
          <w:rFonts w:ascii="Times New Roman" w:hAnsi="Times New Roman"/>
          <w:i/>
          <w:sz w:val="24"/>
          <w:szCs w:val="24"/>
          <w:lang w:val="de-DE"/>
        </w:rPr>
      </w:pPr>
      <w:r w:rsidRPr="004A1D01">
        <w:rPr>
          <w:rFonts w:ascii="Times New Roman" w:hAnsi="Times New Roman"/>
          <w:i/>
          <w:sz w:val="24"/>
          <w:szCs w:val="24"/>
          <w:lang w:val="de-DE"/>
        </w:rPr>
        <w:t>Du, Hakan woher kommst du eigentlich?</w:t>
      </w:r>
    </w:p>
    <w:p w:rsidR="00C619ED" w:rsidRDefault="00C619ED" w:rsidP="00FE63D0">
      <w:pPr>
        <w:jc w:val="both"/>
        <w:rPr>
          <w:rFonts w:ascii="Times New Roman" w:hAnsi="Times New Roman"/>
          <w:sz w:val="24"/>
          <w:szCs w:val="24"/>
          <w:lang w:val="de-DE"/>
        </w:rPr>
      </w:pPr>
      <w:r>
        <w:rPr>
          <w:rFonts w:ascii="Times New Roman" w:hAnsi="Times New Roman"/>
          <w:sz w:val="24"/>
          <w:szCs w:val="24"/>
          <w:lang w:val="de-DE"/>
        </w:rPr>
        <w:t>Ich komme aus Izmir. Das ist in der Türkei.</w:t>
      </w:r>
    </w:p>
    <w:p w:rsidR="00C619ED" w:rsidRPr="004A1D01" w:rsidRDefault="00C619ED" w:rsidP="00FE63D0">
      <w:pPr>
        <w:jc w:val="both"/>
        <w:rPr>
          <w:rFonts w:ascii="Times New Roman" w:hAnsi="Times New Roman"/>
          <w:i/>
          <w:sz w:val="24"/>
          <w:szCs w:val="24"/>
          <w:lang w:val="de-DE"/>
        </w:rPr>
      </w:pPr>
      <w:r w:rsidRPr="004A1D01">
        <w:rPr>
          <w:rFonts w:ascii="Times New Roman" w:hAnsi="Times New Roman"/>
          <w:i/>
          <w:sz w:val="24"/>
          <w:szCs w:val="24"/>
          <w:lang w:val="de-DE"/>
        </w:rPr>
        <w:t>Und wie bist du nach Deutschland gekommen?</w:t>
      </w:r>
    </w:p>
    <w:p w:rsidR="00C619ED" w:rsidRDefault="00C619ED" w:rsidP="00FE63D0">
      <w:pPr>
        <w:jc w:val="both"/>
        <w:rPr>
          <w:rFonts w:ascii="Times New Roman" w:hAnsi="Times New Roman"/>
          <w:sz w:val="24"/>
          <w:szCs w:val="24"/>
          <w:lang w:val="de-DE"/>
        </w:rPr>
      </w:pPr>
      <w:r>
        <w:rPr>
          <w:rFonts w:ascii="Times New Roman" w:hAnsi="Times New Roman"/>
          <w:sz w:val="24"/>
          <w:szCs w:val="24"/>
          <w:lang w:val="de-DE"/>
        </w:rPr>
        <w:t xml:space="preserve">Mit meinen Eltern. Mein Vater arbeitet jetzt in Deutschland. </w:t>
      </w:r>
    </w:p>
    <w:p w:rsidR="00C619ED" w:rsidRPr="004A1D01" w:rsidRDefault="00C619ED" w:rsidP="00FE63D0">
      <w:pPr>
        <w:jc w:val="both"/>
        <w:rPr>
          <w:rFonts w:ascii="Times New Roman" w:hAnsi="Times New Roman"/>
          <w:i/>
          <w:sz w:val="24"/>
          <w:szCs w:val="24"/>
          <w:lang w:val="de-DE"/>
        </w:rPr>
      </w:pPr>
      <w:r w:rsidRPr="004A1D01">
        <w:rPr>
          <w:rFonts w:ascii="Times New Roman" w:hAnsi="Times New Roman"/>
          <w:i/>
          <w:sz w:val="24"/>
          <w:szCs w:val="24"/>
          <w:lang w:val="de-DE"/>
        </w:rPr>
        <w:t>Hast du eigentlich Geschwister, Hakan?</w:t>
      </w:r>
    </w:p>
    <w:p w:rsidR="00C619ED" w:rsidRDefault="00C619ED" w:rsidP="00FE63D0">
      <w:pPr>
        <w:jc w:val="both"/>
        <w:rPr>
          <w:rFonts w:ascii="Times New Roman" w:hAnsi="Times New Roman"/>
          <w:sz w:val="24"/>
          <w:szCs w:val="24"/>
          <w:lang w:val="de-DE"/>
        </w:rPr>
      </w:pPr>
      <w:r>
        <w:rPr>
          <w:rFonts w:ascii="Times New Roman" w:hAnsi="Times New Roman"/>
          <w:sz w:val="24"/>
          <w:szCs w:val="24"/>
          <w:lang w:val="de-DE"/>
        </w:rPr>
        <w:t>Ja, ich habe eine Schwester, die ist noch klein. Sie ist bei meinen Großeltern in der Türkei.</w:t>
      </w:r>
    </w:p>
    <w:p w:rsidR="00C619ED" w:rsidRPr="004A1D01" w:rsidRDefault="00C619ED" w:rsidP="00FE63D0">
      <w:pPr>
        <w:jc w:val="both"/>
        <w:rPr>
          <w:rFonts w:ascii="Times New Roman" w:hAnsi="Times New Roman"/>
          <w:i/>
          <w:sz w:val="24"/>
          <w:szCs w:val="24"/>
          <w:lang w:val="de-DE"/>
        </w:rPr>
      </w:pPr>
      <w:r w:rsidRPr="004A1D01">
        <w:rPr>
          <w:rFonts w:ascii="Times New Roman" w:hAnsi="Times New Roman"/>
          <w:i/>
          <w:sz w:val="24"/>
          <w:szCs w:val="24"/>
          <w:lang w:val="de-DE"/>
        </w:rPr>
        <w:t>Bist du noch mal in der Türkei gewesen?</w:t>
      </w:r>
    </w:p>
    <w:p w:rsidR="00C619ED" w:rsidRDefault="00C619ED" w:rsidP="00FE63D0">
      <w:pPr>
        <w:jc w:val="both"/>
        <w:rPr>
          <w:rFonts w:ascii="Times New Roman" w:hAnsi="Times New Roman"/>
          <w:sz w:val="24"/>
          <w:szCs w:val="24"/>
          <w:lang w:val="de-DE"/>
        </w:rPr>
      </w:pPr>
      <w:r>
        <w:rPr>
          <w:rFonts w:ascii="Times New Roman" w:hAnsi="Times New Roman"/>
          <w:sz w:val="24"/>
          <w:szCs w:val="24"/>
          <w:lang w:val="de-DE"/>
        </w:rPr>
        <w:t>Bis jetzt sind wir in jedem Sommer nach Izmir gefahren. Da sind wir dann immer bei den Großeltern.</w:t>
      </w:r>
    </w:p>
    <w:p w:rsidR="00C619ED" w:rsidRPr="004A1D01" w:rsidRDefault="00C619ED" w:rsidP="00FE63D0">
      <w:pPr>
        <w:jc w:val="both"/>
        <w:rPr>
          <w:rFonts w:ascii="Times New Roman" w:hAnsi="Times New Roman"/>
          <w:i/>
          <w:sz w:val="24"/>
          <w:szCs w:val="24"/>
          <w:lang w:val="de-DE"/>
        </w:rPr>
      </w:pPr>
      <w:r w:rsidRPr="004A1D01">
        <w:rPr>
          <w:rFonts w:ascii="Times New Roman" w:hAnsi="Times New Roman"/>
          <w:i/>
          <w:sz w:val="24"/>
          <w:szCs w:val="24"/>
          <w:lang w:val="de-DE"/>
        </w:rPr>
        <w:t>Wie war es am Anfang hier in Deutschland für dich? Hast du große Probleme gehabt?</w:t>
      </w:r>
    </w:p>
    <w:p w:rsidR="00C619ED" w:rsidRDefault="00C619ED" w:rsidP="00FE63D0">
      <w:pPr>
        <w:jc w:val="both"/>
        <w:rPr>
          <w:rFonts w:ascii="Times New Roman" w:hAnsi="Times New Roman"/>
          <w:sz w:val="24"/>
          <w:szCs w:val="24"/>
          <w:lang w:val="de-DE"/>
        </w:rPr>
      </w:pPr>
      <w:r>
        <w:rPr>
          <w:rFonts w:ascii="Times New Roman" w:hAnsi="Times New Roman"/>
          <w:sz w:val="24"/>
          <w:szCs w:val="24"/>
          <w:lang w:val="de-DE"/>
        </w:rPr>
        <w:t>Ja, am Anfang war es schwer für mich. Ich habe kein Wort Deutsch gesprochen und nicht verstanden. Ich war ganz allein. Alle meine Freunde waren ja in der Türkei.</w:t>
      </w:r>
    </w:p>
    <w:p w:rsidR="00C619ED" w:rsidRPr="004A1D01" w:rsidRDefault="00C619ED" w:rsidP="00FE63D0">
      <w:pPr>
        <w:jc w:val="both"/>
        <w:rPr>
          <w:rFonts w:ascii="Times New Roman" w:hAnsi="Times New Roman"/>
          <w:i/>
          <w:sz w:val="24"/>
          <w:szCs w:val="24"/>
          <w:lang w:val="de-DE"/>
        </w:rPr>
      </w:pPr>
      <w:r w:rsidRPr="004A1D01">
        <w:rPr>
          <w:rFonts w:ascii="Times New Roman" w:hAnsi="Times New Roman"/>
          <w:i/>
          <w:sz w:val="24"/>
          <w:szCs w:val="24"/>
          <w:lang w:val="de-DE"/>
        </w:rPr>
        <w:t>Ja, und dann?</w:t>
      </w:r>
    </w:p>
    <w:p w:rsidR="00C619ED" w:rsidRDefault="00C619ED" w:rsidP="00FE63D0">
      <w:pPr>
        <w:jc w:val="both"/>
        <w:rPr>
          <w:rFonts w:ascii="Times New Roman" w:hAnsi="Times New Roman"/>
          <w:sz w:val="24"/>
          <w:szCs w:val="24"/>
          <w:lang w:val="de-DE"/>
        </w:rPr>
      </w:pPr>
      <w:r>
        <w:rPr>
          <w:rFonts w:ascii="Times New Roman" w:hAnsi="Times New Roman"/>
          <w:sz w:val="24"/>
          <w:szCs w:val="24"/>
          <w:lang w:val="de-DE"/>
        </w:rPr>
        <w:t>Morgens war ich in der Schule, aber das war schrecklich. Die Kinder haben nicht mit mir gesprochen. In der Pause war ich immer allein. Die Lehrerin war ja sehr nett, aber sie konnte mir nicht helfen. Ja, und nachmittags dann habe ich türkisches Fernsehen gesehen, aber da habe ich natürlich kein deutsch gelernt.</w:t>
      </w:r>
    </w:p>
    <w:p w:rsidR="00C619ED" w:rsidRPr="004A1D01" w:rsidRDefault="00C619ED" w:rsidP="00FE63D0">
      <w:pPr>
        <w:jc w:val="both"/>
        <w:rPr>
          <w:rFonts w:ascii="Times New Roman" w:hAnsi="Times New Roman"/>
          <w:i/>
          <w:sz w:val="24"/>
          <w:szCs w:val="24"/>
          <w:lang w:val="de-DE"/>
        </w:rPr>
      </w:pPr>
      <w:r w:rsidRPr="004A1D01">
        <w:rPr>
          <w:rFonts w:ascii="Times New Roman" w:hAnsi="Times New Roman"/>
          <w:i/>
          <w:sz w:val="24"/>
          <w:szCs w:val="24"/>
          <w:lang w:val="de-DE"/>
        </w:rPr>
        <w:t>Und was hast du dann gemacht?</w:t>
      </w:r>
    </w:p>
    <w:p w:rsidR="00C619ED" w:rsidRDefault="00C619ED" w:rsidP="00FE63D0">
      <w:pPr>
        <w:jc w:val="both"/>
        <w:rPr>
          <w:rFonts w:ascii="Times New Roman" w:hAnsi="Times New Roman"/>
          <w:sz w:val="24"/>
          <w:szCs w:val="24"/>
          <w:lang w:val="de-DE"/>
        </w:rPr>
      </w:pPr>
      <w:r>
        <w:rPr>
          <w:rFonts w:ascii="Times New Roman" w:hAnsi="Times New Roman"/>
          <w:sz w:val="24"/>
          <w:szCs w:val="24"/>
          <w:lang w:val="de-DE"/>
        </w:rPr>
        <w:t>Dann bin ich immer zum Spielen auf die Straße gegangen, aber keiner wollte mit mir spielen. Und dann sind wir in die Bahnhofstrasse gezogen und da habe ich zum Glück euch kennengelernt.</w:t>
      </w:r>
    </w:p>
    <w:p w:rsidR="00C619ED" w:rsidRPr="004A1D01" w:rsidRDefault="00C619ED" w:rsidP="00FE63D0">
      <w:pPr>
        <w:jc w:val="both"/>
        <w:rPr>
          <w:rFonts w:ascii="Times New Roman" w:hAnsi="Times New Roman"/>
          <w:i/>
          <w:sz w:val="24"/>
          <w:szCs w:val="24"/>
          <w:lang w:val="de-DE"/>
        </w:rPr>
      </w:pPr>
      <w:r w:rsidRPr="004A1D01">
        <w:rPr>
          <w:rFonts w:ascii="Times New Roman" w:hAnsi="Times New Roman"/>
          <w:i/>
          <w:sz w:val="24"/>
          <w:szCs w:val="24"/>
          <w:lang w:val="de-DE"/>
        </w:rPr>
        <w:t>Du hast prima Deutsch gelernt, Hakan, so schnell. Wie lange bist du jetzt in Deutschland?</w:t>
      </w:r>
    </w:p>
    <w:p w:rsidR="00C619ED" w:rsidRDefault="00C619ED" w:rsidP="00FE63D0">
      <w:pPr>
        <w:jc w:val="both"/>
        <w:rPr>
          <w:rFonts w:ascii="Times New Roman" w:hAnsi="Times New Roman"/>
          <w:sz w:val="24"/>
          <w:szCs w:val="24"/>
        </w:rPr>
      </w:pPr>
      <w:r>
        <w:rPr>
          <w:rFonts w:ascii="Times New Roman" w:hAnsi="Times New Roman"/>
          <w:sz w:val="24"/>
          <w:szCs w:val="24"/>
          <w:lang w:val="de-DE"/>
        </w:rPr>
        <w:t>Schon fast zwei Jahre. Komm, Micha, jetzt gehen wir Fußball spielen.</w:t>
      </w:r>
    </w:p>
    <w:p w:rsidR="00C619ED" w:rsidRPr="00FE63D0" w:rsidRDefault="00C619ED" w:rsidP="00FE63D0">
      <w:pPr>
        <w:jc w:val="both"/>
        <w:rPr>
          <w:rFonts w:ascii="Times New Roman" w:hAnsi="Times New Roman"/>
          <w:sz w:val="24"/>
          <w:szCs w:val="24"/>
        </w:rPr>
      </w:pPr>
    </w:p>
    <w:p w:rsidR="00C619ED" w:rsidRPr="007B3E0D" w:rsidRDefault="00C619ED" w:rsidP="008A32D7">
      <w:pPr>
        <w:rPr>
          <w:rFonts w:ascii="Times New Roman" w:hAnsi="Times New Roman"/>
          <w:b/>
          <w:sz w:val="24"/>
          <w:szCs w:val="24"/>
          <w:lang w:val="de-DE"/>
        </w:rPr>
      </w:pPr>
      <w:r>
        <w:rPr>
          <w:rFonts w:ascii="Times New Roman" w:hAnsi="Times New Roman"/>
          <w:b/>
          <w:sz w:val="24"/>
          <w:szCs w:val="24"/>
          <w:lang w:val="de-DE"/>
        </w:rPr>
        <w:t>HV 2. Hören Sie den T</w:t>
      </w:r>
      <w:r w:rsidRPr="007B3E0D">
        <w:rPr>
          <w:rFonts w:ascii="Times New Roman" w:hAnsi="Times New Roman"/>
          <w:b/>
          <w:sz w:val="24"/>
          <w:szCs w:val="24"/>
          <w:lang w:val="de-DE"/>
        </w:rPr>
        <w:t>ext. Entscheiden Sie beim Hören, ob die Aussagen richtig (R) oder falsch (F) sind. Sie hören den Text einmal.</w:t>
      </w:r>
    </w:p>
    <w:p w:rsidR="00C619ED" w:rsidRPr="007B3E0D" w:rsidRDefault="00C619ED" w:rsidP="008A32D7">
      <w:pPr>
        <w:rPr>
          <w:rFonts w:ascii="Times New Roman" w:hAnsi="Times New Roman"/>
          <w:sz w:val="24"/>
          <w:szCs w:val="24"/>
          <w:lang w:val="de-DE"/>
        </w:rPr>
      </w:pPr>
    </w:p>
    <w:p w:rsidR="00C619ED" w:rsidRPr="007B3E0D" w:rsidRDefault="00C619ED" w:rsidP="008A32D7">
      <w:pPr>
        <w:rPr>
          <w:rFonts w:ascii="Times New Roman" w:hAnsi="Times New Roman"/>
          <w:sz w:val="24"/>
          <w:szCs w:val="24"/>
          <w:lang w:val="de-DE"/>
        </w:rPr>
      </w:pPr>
      <w:r w:rsidRPr="007B3E0D">
        <w:rPr>
          <w:rFonts w:ascii="Times New Roman" w:hAnsi="Times New Roman"/>
          <w:sz w:val="24"/>
          <w:szCs w:val="24"/>
          <w:lang w:val="de-DE"/>
        </w:rPr>
        <w:t>Am Pausenkiosk</w:t>
      </w:r>
    </w:p>
    <w:p w:rsidR="00C619ED" w:rsidRPr="007B3E0D" w:rsidRDefault="00C619ED" w:rsidP="008A32D7">
      <w:pPr>
        <w:rPr>
          <w:rFonts w:ascii="Times New Roman" w:hAnsi="Times New Roman"/>
          <w:sz w:val="24"/>
          <w:szCs w:val="24"/>
          <w:lang w:val="de-DE"/>
        </w:rPr>
      </w:pPr>
    </w:p>
    <w:p w:rsidR="00C619ED" w:rsidRPr="00ED0C76" w:rsidRDefault="00C619ED" w:rsidP="008A32D7">
      <w:pPr>
        <w:jc w:val="both"/>
        <w:rPr>
          <w:rFonts w:ascii="Times New Roman" w:hAnsi="Times New Roman"/>
          <w:i/>
          <w:sz w:val="24"/>
          <w:szCs w:val="24"/>
          <w:lang w:val="de-DE"/>
        </w:rPr>
      </w:pPr>
      <w:r w:rsidRPr="00ED0C76">
        <w:rPr>
          <w:rFonts w:ascii="Times New Roman" w:hAnsi="Times New Roman"/>
          <w:i/>
          <w:sz w:val="24"/>
          <w:szCs w:val="24"/>
          <w:lang w:val="de-DE"/>
        </w:rPr>
        <w:t>Und hier ist wieder unser Kinder-und Jugendmagazin “Jumbo”. Wir sind heute in der Astrid Lindgren Schule. Es ist gerade Pause und wir stehen ja am Pausenkiosk. Darf ich dich mal was fragen? Was hast du gerade am Pausenkiosk gekauft?</w:t>
      </w:r>
    </w:p>
    <w:p w:rsidR="00C619ED" w:rsidRPr="007B3E0D" w:rsidRDefault="00C619ED" w:rsidP="008A32D7">
      <w:pPr>
        <w:jc w:val="both"/>
        <w:rPr>
          <w:rFonts w:ascii="Times New Roman" w:hAnsi="Times New Roman"/>
          <w:sz w:val="24"/>
          <w:szCs w:val="24"/>
          <w:lang w:val="de-DE"/>
        </w:rPr>
      </w:pPr>
      <w:r w:rsidRPr="007B3E0D">
        <w:rPr>
          <w:rFonts w:ascii="Times New Roman" w:hAnsi="Times New Roman"/>
          <w:sz w:val="24"/>
          <w:szCs w:val="24"/>
          <w:lang w:val="de-DE"/>
        </w:rPr>
        <w:t>Heute gibt es Käsebrot mit Tomaten. Ich habe auch einen Apfelkuchen, einen Saft</w:t>
      </w:r>
    </w:p>
    <w:p w:rsidR="00C619ED" w:rsidRPr="00ED0C76" w:rsidRDefault="00C619ED" w:rsidP="008A32D7">
      <w:pPr>
        <w:jc w:val="both"/>
        <w:rPr>
          <w:rFonts w:ascii="Times New Roman" w:hAnsi="Times New Roman"/>
          <w:i/>
          <w:sz w:val="24"/>
          <w:szCs w:val="24"/>
          <w:lang w:val="de-DE"/>
        </w:rPr>
      </w:pPr>
      <w:r w:rsidRPr="00ED0C76">
        <w:rPr>
          <w:rFonts w:ascii="Times New Roman" w:hAnsi="Times New Roman"/>
          <w:i/>
          <w:sz w:val="24"/>
          <w:szCs w:val="24"/>
          <w:lang w:val="de-DE"/>
        </w:rPr>
        <w:t>Mmm, da sieht sich sehr gesund an. Schmeckt dir das denn?</w:t>
      </w:r>
    </w:p>
    <w:p w:rsidR="00C619ED" w:rsidRPr="007B3E0D" w:rsidRDefault="00C619ED" w:rsidP="008A32D7">
      <w:pPr>
        <w:jc w:val="both"/>
        <w:rPr>
          <w:rFonts w:ascii="Times New Roman" w:hAnsi="Times New Roman"/>
          <w:sz w:val="24"/>
          <w:szCs w:val="24"/>
          <w:lang w:val="de-DE"/>
        </w:rPr>
      </w:pPr>
      <w:r w:rsidRPr="007B3E0D">
        <w:rPr>
          <w:rFonts w:ascii="Times New Roman" w:hAnsi="Times New Roman"/>
          <w:sz w:val="24"/>
          <w:szCs w:val="24"/>
          <w:lang w:val="de-DE"/>
        </w:rPr>
        <w:t>Ja, prima. Alles, was sie hier am Pausenkiosk verkaufen, schmeckt super.</w:t>
      </w:r>
    </w:p>
    <w:p w:rsidR="00C619ED" w:rsidRPr="00ED0C76" w:rsidRDefault="00C619ED" w:rsidP="008A32D7">
      <w:pPr>
        <w:jc w:val="both"/>
        <w:rPr>
          <w:rFonts w:ascii="Times New Roman" w:hAnsi="Times New Roman"/>
          <w:i/>
          <w:sz w:val="24"/>
          <w:szCs w:val="24"/>
          <w:lang w:val="de-DE"/>
        </w:rPr>
      </w:pPr>
      <w:r w:rsidRPr="00ED0C76">
        <w:rPr>
          <w:rFonts w:ascii="Times New Roman" w:hAnsi="Times New Roman"/>
          <w:i/>
          <w:sz w:val="24"/>
          <w:szCs w:val="24"/>
          <w:lang w:val="de-DE"/>
        </w:rPr>
        <w:t>Dann wollen wir noch die Schüler vom Pausenkiosk befragen. Ja, aber die Tür ja richtig hart. Macht euch denn das Spaß?</w:t>
      </w:r>
    </w:p>
    <w:p w:rsidR="00C619ED" w:rsidRPr="007B3E0D" w:rsidRDefault="00C619ED" w:rsidP="008A32D7">
      <w:pPr>
        <w:jc w:val="both"/>
        <w:rPr>
          <w:rFonts w:ascii="Times New Roman" w:hAnsi="Times New Roman"/>
          <w:sz w:val="24"/>
          <w:szCs w:val="24"/>
          <w:lang w:val="de-DE"/>
        </w:rPr>
      </w:pPr>
      <w:r w:rsidRPr="007B3E0D">
        <w:rPr>
          <w:rFonts w:ascii="Times New Roman" w:hAnsi="Times New Roman"/>
          <w:sz w:val="24"/>
          <w:szCs w:val="24"/>
          <w:lang w:val="de-DE"/>
        </w:rPr>
        <w:t>Na, klar. Da gibt es auch viel Arbeit, aber das macht richtig Spaß.</w:t>
      </w:r>
    </w:p>
    <w:p w:rsidR="00C619ED" w:rsidRPr="00ED0C76" w:rsidRDefault="00C619ED" w:rsidP="008A32D7">
      <w:pPr>
        <w:jc w:val="both"/>
        <w:rPr>
          <w:rFonts w:ascii="Times New Roman" w:hAnsi="Times New Roman"/>
          <w:i/>
          <w:sz w:val="24"/>
          <w:szCs w:val="24"/>
          <w:lang w:val="de-DE"/>
        </w:rPr>
      </w:pPr>
      <w:r w:rsidRPr="00ED0C76">
        <w:rPr>
          <w:rFonts w:ascii="Times New Roman" w:hAnsi="Times New Roman"/>
          <w:i/>
          <w:sz w:val="24"/>
          <w:szCs w:val="24"/>
          <w:lang w:val="de-DE"/>
        </w:rPr>
        <w:t>Was müsst ihr denn ja am Pausenkiosk alles machen?</w:t>
      </w:r>
    </w:p>
    <w:p w:rsidR="00C619ED" w:rsidRPr="007B3E0D" w:rsidRDefault="00C619ED" w:rsidP="008A32D7">
      <w:pPr>
        <w:jc w:val="both"/>
        <w:rPr>
          <w:rFonts w:ascii="Times New Roman" w:hAnsi="Times New Roman"/>
          <w:sz w:val="24"/>
          <w:szCs w:val="24"/>
          <w:lang w:val="de-DE"/>
        </w:rPr>
      </w:pPr>
      <w:r w:rsidRPr="007B3E0D">
        <w:rPr>
          <w:rFonts w:ascii="Times New Roman" w:hAnsi="Times New Roman"/>
          <w:sz w:val="24"/>
          <w:szCs w:val="24"/>
          <w:lang w:val="de-DE"/>
        </w:rPr>
        <w:t>Wir müssen am Nachmittag für den Pausenkiosk einkaufen. Zum Beispiel Kompott, Wurst, Käse, Tomaten, Obst, Säfte und Milch. Wir kommen dann morgens früher in die Schule. Wir sind schon um halb acht da. Dann machen wir die Pausenbrote in der Schulküche. Bis acht Uhr muss alles fertig sein. Dann beginnt der Unterricht.</w:t>
      </w:r>
    </w:p>
    <w:p w:rsidR="00C619ED" w:rsidRPr="00ED0C76" w:rsidRDefault="00C619ED" w:rsidP="008A32D7">
      <w:pPr>
        <w:jc w:val="both"/>
        <w:rPr>
          <w:rFonts w:ascii="Times New Roman" w:hAnsi="Times New Roman"/>
          <w:i/>
          <w:sz w:val="24"/>
          <w:szCs w:val="24"/>
          <w:lang w:val="de-DE"/>
        </w:rPr>
      </w:pPr>
      <w:r w:rsidRPr="00ED0C76">
        <w:rPr>
          <w:rFonts w:ascii="Times New Roman" w:hAnsi="Times New Roman"/>
          <w:i/>
          <w:sz w:val="24"/>
          <w:szCs w:val="24"/>
          <w:lang w:val="de-DE"/>
        </w:rPr>
        <w:t>Und kann man bei euch Chips, Schokolade und Süßigkeiten kaufen?</w:t>
      </w:r>
    </w:p>
    <w:p w:rsidR="00C619ED" w:rsidRPr="007B3E0D" w:rsidRDefault="00C619ED" w:rsidP="008A32D7">
      <w:pPr>
        <w:jc w:val="both"/>
        <w:rPr>
          <w:rFonts w:ascii="Times New Roman" w:hAnsi="Times New Roman"/>
          <w:sz w:val="24"/>
          <w:szCs w:val="24"/>
          <w:lang w:val="de-DE"/>
        </w:rPr>
      </w:pPr>
      <w:r w:rsidRPr="007B3E0D">
        <w:rPr>
          <w:rFonts w:ascii="Times New Roman" w:hAnsi="Times New Roman"/>
          <w:sz w:val="24"/>
          <w:szCs w:val="24"/>
          <w:lang w:val="de-DE"/>
        </w:rPr>
        <w:t>Nein, wir verkaufen nur gesunde Sachen. Manchmal gibt es aber auch Kuchen. Den backen wir dann in der Schulküche selbst.</w:t>
      </w:r>
    </w:p>
    <w:p w:rsidR="00C619ED" w:rsidRPr="00ED0C76" w:rsidRDefault="00C619ED" w:rsidP="008A32D7">
      <w:pPr>
        <w:jc w:val="both"/>
        <w:rPr>
          <w:rFonts w:ascii="Times New Roman" w:hAnsi="Times New Roman"/>
          <w:i/>
          <w:sz w:val="24"/>
          <w:szCs w:val="24"/>
          <w:lang w:val="de-DE"/>
        </w:rPr>
      </w:pPr>
      <w:r w:rsidRPr="00ED0C76">
        <w:rPr>
          <w:rFonts w:ascii="Times New Roman" w:hAnsi="Times New Roman"/>
          <w:i/>
          <w:sz w:val="24"/>
          <w:szCs w:val="24"/>
          <w:lang w:val="de-DE"/>
        </w:rPr>
        <w:t>Welche Schüler arbeiten denn für den Pausenkiosk?</w:t>
      </w:r>
    </w:p>
    <w:p w:rsidR="00C619ED" w:rsidRPr="007B3E0D" w:rsidRDefault="00C619ED" w:rsidP="008A32D7">
      <w:pPr>
        <w:jc w:val="both"/>
        <w:rPr>
          <w:rFonts w:ascii="Times New Roman" w:hAnsi="Times New Roman"/>
          <w:sz w:val="24"/>
          <w:szCs w:val="24"/>
          <w:lang w:val="de-DE"/>
        </w:rPr>
      </w:pPr>
      <w:r w:rsidRPr="007B3E0D">
        <w:rPr>
          <w:rFonts w:ascii="Times New Roman" w:hAnsi="Times New Roman"/>
          <w:sz w:val="24"/>
          <w:szCs w:val="24"/>
          <w:lang w:val="de-DE"/>
        </w:rPr>
        <w:t>Wir sind ein Team von acht Schülern. Für den Pausenkiosk arbeiten immer die Schüler von 5., 6. Klassen von unserer Schule. Jedes Team macht eine Woche lang den Pausenkiosk. Dann kommt ein anderes Team dran.</w:t>
      </w:r>
    </w:p>
    <w:p w:rsidR="00C619ED" w:rsidRPr="00ED0C76" w:rsidRDefault="00C619ED" w:rsidP="008A32D7">
      <w:pPr>
        <w:jc w:val="both"/>
        <w:rPr>
          <w:rFonts w:ascii="Times New Roman" w:hAnsi="Times New Roman"/>
          <w:i/>
          <w:sz w:val="24"/>
          <w:szCs w:val="24"/>
          <w:lang w:val="de-DE"/>
        </w:rPr>
      </w:pPr>
      <w:r w:rsidRPr="00ED0C76">
        <w:rPr>
          <w:rFonts w:ascii="Times New Roman" w:hAnsi="Times New Roman"/>
          <w:i/>
          <w:sz w:val="24"/>
          <w:szCs w:val="24"/>
          <w:lang w:val="de-DE"/>
        </w:rPr>
        <w:t xml:space="preserve">Und was gehört noch zu euren </w:t>
      </w:r>
      <w:r>
        <w:rPr>
          <w:rFonts w:ascii="Times New Roman" w:hAnsi="Times New Roman"/>
          <w:i/>
          <w:sz w:val="24"/>
          <w:szCs w:val="24"/>
          <w:lang w:val="de-DE"/>
        </w:rPr>
        <w:t>A</w:t>
      </w:r>
      <w:r w:rsidRPr="00ED0C76">
        <w:rPr>
          <w:rFonts w:ascii="Times New Roman" w:hAnsi="Times New Roman"/>
          <w:i/>
          <w:sz w:val="24"/>
          <w:szCs w:val="24"/>
          <w:lang w:val="de-DE"/>
        </w:rPr>
        <w:t>rbeiten.</w:t>
      </w:r>
    </w:p>
    <w:p w:rsidR="00C619ED" w:rsidRPr="007B3E0D" w:rsidRDefault="00C619ED" w:rsidP="008A32D7">
      <w:pPr>
        <w:jc w:val="both"/>
        <w:rPr>
          <w:rFonts w:ascii="Times New Roman" w:hAnsi="Times New Roman"/>
          <w:sz w:val="24"/>
          <w:szCs w:val="24"/>
          <w:lang w:val="de-DE"/>
        </w:rPr>
      </w:pPr>
      <w:r w:rsidRPr="007B3E0D">
        <w:rPr>
          <w:rFonts w:ascii="Times New Roman" w:hAnsi="Times New Roman"/>
          <w:sz w:val="24"/>
          <w:szCs w:val="24"/>
          <w:lang w:val="de-DE"/>
        </w:rPr>
        <w:t>Wir müssen in den Pausen die Sandwiches verkaufen. Wir müssen in der Küche aufräumen und saubermachen. Das Brot bestellen wir telefonisch beim Bäcker. Die anderen Sachen kaufen wir am Nachmittag ein. Und im Matheunterricht rechnen wir dann am Ende der Woche aus, wie viel Geld wir verdient haben.</w:t>
      </w:r>
    </w:p>
    <w:p w:rsidR="00C619ED" w:rsidRPr="00ED0C76" w:rsidRDefault="00C619ED" w:rsidP="008A32D7">
      <w:pPr>
        <w:jc w:val="both"/>
        <w:rPr>
          <w:rFonts w:ascii="Times New Roman" w:hAnsi="Times New Roman"/>
          <w:i/>
          <w:sz w:val="24"/>
          <w:szCs w:val="24"/>
          <w:lang w:val="de-DE"/>
        </w:rPr>
      </w:pPr>
      <w:r w:rsidRPr="00ED0C76">
        <w:rPr>
          <w:rFonts w:ascii="Times New Roman" w:hAnsi="Times New Roman"/>
          <w:i/>
          <w:sz w:val="24"/>
          <w:szCs w:val="24"/>
          <w:lang w:val="de-DE"/>
        </w:rPr>
        <w:t>Und was macht ihr mit dem Geld?</w:t>
      </w:r>
    </w:p>
    <w:p w:rsidR="00C619ED" w:rsidRPr="007B3E0D" w:rsidRDefault="00C619ED" w:rsidP="008A32D7">
      <w:pPr>
        <w:widowControl w:val="0"/>
        <w:contextualSpacing/>
        <w:jc w:val="both"/>
        <w:rPr>
          <w:rFonts w:ascii="Times New Roman" w:hAnsi="Times New Roman"/>
          <w:sz w:val="24"/>
          <w:szCs w:val="24"/>
          <w:lang w:val="de-DE"/>
        </w:rPr>
      </w:pPr>
      <w:r w:rsidRPr="007B3E0D">
        <w:rPr>
          <w:rFonts w:ascii="Times New Roman" w:hAnsi="Times New Roman"/>
          <w:sz w:val="24"/>
          <w:szCs w:val="24"/>
          <w:lang w:val="de-DE"/>
        </w:rPr>
        <w:t>Es geht für einen Ausflug oder für eine Klassenfahrt.</w:t>
      </w:r>
    </w:p>
    <w:p w:rsidR="00C619ED" w:rsidRPr="00930AFA" w:rsidRDefault="00C619ED" w:rsidP="008A32D7">
      <w:pPr>
        <w:jc w:val="both"/>
        <w:rPr>
          <w:rFonts w:ascii="Times New Roman" w:hAnsi="Times New Roman"/>
          <w:i/>
          <w:sz w:val="24"/>
          <w:szCs w:val="24"/>
          <w:lang w:val="de-DE"/>
        </w:rPr>
      </w:pPr>
      <w:r w:rsidRPr="00930AFA">
        <w:rPr>
          <w:rFonts w:ascii="Times New Roman" w:hAnsi="Times New Roman"/>
          <w:i/>
          <w:sz w:val="24"/>
          <w:szCs w:val="24"/>
          <w:lang w:val="de-DE"/>
        </w:rPr>
        <w:t>Vielen Dank für die Informationen. Und ihr liebe Zuhörer, habt ihr auch nicht Lust an eurer Schule einen Pausenkiosk einzurichten? Informationen könnt ihr bei Astrid Lindgren Schule bekommen. Schreib</w:t>
      </w:r>
      <w:r>
        <w:rPr>
          <w:rFonts w:ascii="Times New Roman" w:hAnsi="Times New Roman"/>
          <w:i/>
          <w:sz w:val="24"/>
          <w:szCs w:val="24"/>
          <w:lang w:val="de-DE"/>
        </w:rPr>
        <w:t>t</w:t>
      </w:r>
      <w:r w:rsidRPr="00930AFA">
        <w:rPr>
          <w:rFonts w:ascii="Times New Roman" w:hAnsi="Times New Roman"/>
          <w:i/>
          <w:sz w:val="24"/>
          <w:szCs w:val="24"/>
          <w:lang w:val="de-DE"/>
        </w:rPr>
        <w:t xml:space="preserve"> an …</w:t>
      </w:r>
    </w:p>
    <w:p w:rsidR="00C619ED" w:rsidRDefault="00C619ED" w:rsidP="008A32D7">
      <w:pPr>
        <w:jc w:val="both"/>
        <w:rPr>
          <w:rFonts w:ascii="Times New Roman" w:hAnsi="Times New Roman"/>
          <w:sz w:val="24"/>
          <w:szCs w:val="24"/>
          <w:lang w:val="de-DE"/>
        </w:rPr>
      </w:pPr>
    </w:p>
    <w:p w:rsidR="00C619ED" w:rsidRPr="007B3E0D" w:rsidRDefault="00C619ED" w:rsidP="008A32D7">
      <w:pPr>
        <w:jc w:val="both"/>
        <w:rPr>
          <w:rFonts w:ascii="Times New Roman" w:hAnsi="Times New Roman"/>
          <w:sz w:val="24"/>
          <w:szCs w:val="24"/>
          <w:lang w:val="de-DE"/>
        </w:rPr>
      </w:pPr>
    </w:p>
    <w:p w:rsidR="00C619ED" w:rsidRDefault="00C619ED"/>
    <w:sectPr w:rsidR="00C619ED" w:rsidSect="00E045C4">
      <w:head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9ED" w:rsidRDefault="00C619ED">
      <w:r>
        <w:separator/>
      </w:r>
    </w:p>
  </w:endnote>
  <w:endnote w:type="continuationSeparator" w:id="0">
    <w:p w:rsidR="00C619ED" w:rsidRDefault="00C619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9ED" w:rsidRDefault="00C619ED">
      <w:r>
        <w:separator/>
      </w:r>
    </w:p>
  </w:footnote>
  <w:footnote w:type="continuationSeparator" w:id="0">
    <w:p w:rsidR="00C619ED" w:rsidRDefault="00C619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9ED" w:rsidRPr="00D30AFD" w:rsidRDefault="00C619ED" w:rsidP="00FE63D0">
    <w:pPr>
      <w:pStyle w:val="Header"/>
      <w:rPr>
        <w:b/>
      </w:rPr>
    </w:pPr>
    <w:r w:rsidRPr="005F53E7">
      <w:rPr>
        <w:b/>
      </w:rPr>
      <w:t>Всероссийская олимпиада школьников по немецкому языку</w:t>
    </w:r>
    <w:r w:rsidRPr="00D30AFD">
      <w:rPr>
        <w:b/>
      </w:rPr>
      <w:t xml:space="preserve"> 7 - 8 </w:t>
    </w:r>
    <w:r>
      <w:rPr>
        <w:b/>
      </w:rPr>
      <w:t>классы</w:t>
    </w:r>
  </w:p>
  <w:p w:rsidR="00C619ED" w:rsidRPr="00FE63D0" w:rsidRDefault="00C619ED" w:rsidP="00FE63D0">
    <w:pPr>
      <w:pStyle w:val="Header"/>
      <w:rPr>
        <w:b/>
      </w:rPr>
    </w:pPr>
    <w:r w:rsidRPr="005F53E7">
      <w:rPr>
        <w:b/>
        <w:lang w:val="de-DE"/>
      </w:rPr>
      <w:t>M</w:t>
    </w:r>
    <w:r>
      <w:rPr>
        <w:b/>
      </w:rPr>
      <w:t>униципальный этап  2010/2011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32D7"/>
    <w:rsid w:val="000B0121"/>
    <w:rsid w:val="00247343"/>
    <w:rsid w:val="002A7F12"/>
    <w:rsid w:val="004A1D01"/>
    <w:rsid w:val="005F53E7"/>
    <w:rsid w:val="0060004E"/>
    <w:rsid w:val="007B3E0D"/>
    <w:rsid w:val="008A32D7"/>
    <w:rsid w:val="00903261"/>
    <w:rsid w:val="00930AFA"/>
    <w:rsid w:val="009502A2"/>
    <w:rsid w:val="00AF5547"/>
    <w:rsid w:val="00B123FE"/>
    <w:rsid w:val="00B35150"/>
    <w:rsid w:val="00C619ED"/>
    <w:rsid w:val="00D30AFD"/>
    <w:rsid w:val="00E045C4"/>
    <w:rsid w:val="00EC27FC"/>
    <w:rsid w:val="00ED0C76"/>
    <w:rsid w:val="00F81B98"/>
    <w:rsid w:val="00F833FE"/>
    <w:rsid w:val="00F85FBD"/>
    <w:rsid w:val="00FE63D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2D7"/>
    <w:pPr>
      <w:spacing w:line="360" w:lineRule="auto"/>
      <w:ind w:firstLine="567"/>
      <w:jc w:val="center"/>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A32D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FE63D0"/>
    <w:pPr>
      <w:tabs>
        <w:tab w:val="center" w:pos="4677"/>
        <w:tab w:val="right" w:pos="9355"/>
      </w:tabs>
    </w:pPr>
  </w:style>
  <w:style w:type="character" w:customStyle="1" w:styleId="HeaderChar">
    <w:name w:val="Header Char"/>
    <w:basedOn w:val="DefaultParagraphFont"/>
    <w:link w:val="Header"/>
    <w:uiPriority w:val="99"/>
    <w:semiHidden/>
    <w:rsid w:val="003236EC"/>
    <w:rPr>
      <w:lang w:eastAsia="en-US"/>
    </w:rPr>
  </w:style>
  <w:style w:type="paragraph" w:styleId="Footer">
    <w:name w:val="footer"/>
    <w:basedOn w:val="Normal"/>
    <w:link w:val="FooterChar"/>
    <w:uiPriority w:val="99"/>
    <w:rsid w:val="00FE63D0"/>
    <w:pPr>
      <w:tabs>
        <w:tab w:val="center" w:pos="4677"/>
        <w:tab w:val="right" w:pos="9355"/>
      </w:tabs>
    </w:pPr>
  </w:style>
  <w:style w:type="character" w:customStyle="1" w:styleId="FooterChar">
    <w:name w:val="Footer Char"/>
    <w:basedOn w:val="DefaultParagraphFont"/>
    <w:link w:val="Footer"/>
    <w:uiPriority w:val="99"/>
    <w:semiHidden/>
    <w:rsid w:val="003236EC"/>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554</Words>
  <Characters>3164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 1</dc:title>
  <dc:subject/>
  <dc:creator>Альберт</dc:creator>
  <cp:keywords/>
  <dc:description/>
  <cp:lastModifiedBy>Зарема</cp:lastModifiedBy>
  <cp:revision>2</cp:revision>
  <dcterms:created xsi:type="dcterms:W3CDTF">2010-11-07T19:58:00Z</dcterms:created>
  <dcterms:modified xsi:type="dcterms:W3CDTF">2010-11-07T19:58:00Z</dcterms:modified>
</cp:coreProperties>
</file>